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Stroud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Stroud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Stroud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Stroud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Stroud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Stroud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Stroud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Stroud is estimated to be </w:t>
      </w:r>
      <w:r w:rsidRPr="00773DF7">
        <w:rPr>
          <w:rFonts w:ascii="Libre Franklin Light" w:eastAsia="Times New Roman" w:hAnsi="Libre Franklin Light" w:cs="Calibri Light"/>
          <w:b/>
          <w:bCs/>
          <w:color w:val="C45911" w:themeColor="accent2" w:themeShade="BF"/>
        </w:rPr>
        <w:t xml:space="preserve">£1,072,726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Stroud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Stroud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Stroud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Stroud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rou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Stroud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rou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Stroud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Stroud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rou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Stroud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Stroud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Stroud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Stroud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Stroud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Stroud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£1,072,726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Stroud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£17,473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£361,351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£25,886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£7,280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£13,347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£647,389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£1,072,726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Stroud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Stroud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Stroud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Stroud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Stroud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Stroud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Stroud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Stroud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Stroud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Stroud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Stroud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Stroud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C21F5BB-7A17-4562-B0A7-0A1B9B5F19D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